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5F2" w:rsidRDefault="000175F2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175F2" w:rsidRDefault="000175F2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0175F2" w:rsidRDefault="000175F2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</w:t>
      </w:r>
    </w:p>
    <w:p w:rsidR="000175F2" w:rsidRDefault="000175F2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Щербиновского </w:t>
      </w:r>
      <w:r w:rsidRPr="00431F46">
        <w:rPr>
          <w:rFonts w:ascii="Times New Roman" w:hAnsi="Times New Roman"/>
          <w:sz w:val="28"/>
          <w:szCs w:val="28"/>
        </w:rPr>
        <w:t>муниципального района Краснодарского края</w:t>
      </w:r>
    </w:p>
    <w:p w:rsidR="000175F2" w:rsidRDefault="000175F2" w:rsidP="00C401B3">
      <w:pPr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 w:rsidRPr="00820F0F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01.12.2025 № 102</w:t>
      </w:r>
    </w:p>
    <w:p w:rsidR="000175F2" w:rsidRPr="00820F0F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«Приложение 2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муниципальной программе 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«Развитие культуры в Глафировском сельском поселении 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0175F2" w:rsidRDefault="000175F2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0175F2" w:rsidRDefault="000175F2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 Глафировском сельском поселении Щербиновского района»</w:t>
      </w:r>
    </w:p>
    <w:tbl>
      <w:tblPr>
        <w:tblW w:w="14884" w:type="dxa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562"/>
        <w:gridCol w:w="1276"/>
        <w:gridCol w:w="1279"/>
        <w:gridCol w:w="136"/>
        <w:gridCol w:w="1142"/>
        <w:gridCol w:w="992"/>
        <w:gridCol w:w="992"/>
        <w:gridCol w:w="992"/>
        <w:gridCol w:w="993"/>
        <w:gridCol w:w="992"/>
        <w:gridCol w:w="992"/>
        <w:gridCol w:w="992"/>
        <w:gridCol w:w="1843"/>
        <w:gridCol w:w="1701"/>
      </w:tblGrid>
      <w:tr w:rsidR="000175F2" w:rsidRPr="00B37DB5" w:rsidTr="00C27154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79" w:type="dxa"/>
          </w:tcPr>
          <w:p w:rsidR="000175F2" w:rsidRPr="00B37DB5" w:rsidRDefault="000175F2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6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175F2" w:rsidRPr="00B37DB5" w:rsidRDefault="000175F2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694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0C3178" w:rsidRDefault="000175F2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17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0175F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0175F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31938013,10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5030892,54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C27154" w:rsidRDefault="000175F2" w:rsidP="00C401B3">
            <w:pPr>
              <w:pStyle w:val="NormalWeb"/>
              <w:jc w:val="center"/>
            </w:pPr>
            <w:r w:rsidRPr="00C27154">
              <w:rPr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Default="000175F2" w:rsidP="00C401B3">
            <w:pPr>
              <w:pStyle w:val="NormalWeb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0175F2" w:rsidRPr="00B37DB5" w:rsidTr="00C27154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31938013,10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5030892,54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4439916,39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0175F2" w:rsidRPr="00B37DB5" w:rsidTr="00C2715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Default="000175F2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0175F2" w:rsidRPr="00B37DB5" w:rsidTr="00C27154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C27154" w:rsidRDefault="000175F2" w:rsidP="00C401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401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6173548,84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C401B3"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C401B3" w:rsidRDefault="000175F2" w:rsidP="00C401B3">
            <w:pPr>
              <w:ind w:left="-76" w:right="-76"/>
              <w:jc w:val="center"/>
              <w:rPr>
                <w:rFonts w:ascii="Times New Roman" w:hAnsi="Times New Roman"/>
              </w:rPr>
            </w:pPr>
            <w:r w:rsidRPr="00C401B3">
              <w:rPr>
                <w:rFonts w:ascii="Times New Roman" w:hAnsi="Times New Roman"/>
                <w:sz w:val="20"/>
                <w:szCs w:val="20"/>
              </w:rPr>
              <w:t>997062,11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C27154" w:rsidRDefault="000175F2" w:rsidP="00C401B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27154">
              <w:rPr>
                <w:rFonts w:ascii="Times New Roman" w:hAnsi="Times New Roman"/>
                <w:sz w:val="20"/>
                <w:lang w:eastAsia="ar-SA"/>
              </w:rPr>
              <w:t>1019378,92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401B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0175F2" w:rsidRPr="00B37DB5" w:rsidTr="00C27154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0175F2" w:rsidRPr="00B37DB5" w:rsidTr="00C27154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3</w:t>
            </w:r>
          </w:p>
        </w:tc>
        <w:tc>
          <w:tcPr>
            <w:tcW w:w="1304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0175F2" w:rsidRPr="00B37DB5" w:rsidTr="00C27154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Администрация Глафировского сельского поселения Щербиновского района</w:t>
            </w: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17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178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C3178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C3178"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178"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175F2" w:rsidRPr="00B37DB5" w:rsidRDefault="000175F2" w:rsidP="00C2715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0C3178" w:rsidRDefault="000175F2" w:rsidP="00C27154">
            <w:pPr>
              <w:pStyle w:val="BodyText2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C3178"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37DB5"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950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капитального и текущего ремонтов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1849900,00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firstLine="33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firstLine="34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right="-108" w:hanging="108"/>
              <w:jc w:val="center"/>
              <w:rPr>
                <w:rFonts w:ascii="Times New Roman" w:hAnsi="Times New Roman"/>
                <w:color w:val="FF0000"/>
                <w:sz w:val="20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 w:rsidRPr="00B37DB5">
              <w:rPr>
                <w:rFonts w:ascii="Times New Roman" w:hAnsi="Times New Roman"/>
                <w:sz w:val="20"/>
              </w:rPr>
              <w:t>754900,00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ind w:left="-107" w:right="-108"/>
              <w:jc w:val="center"/>
              <w:rPr>
                <w:rFonts w:ascii="Times New Roman" w:hAnsi="Times New Roman"/>
                <w:sz w:val="20"/>
                <w:lang w:eastAsia="en-US"/>
              </w:rPr>
            </w:pPr>
            <w:r w:rsidRPr="00B37DB5">
              <w:rPr>
                <w:rFonts w:ascii="Times New Roman" w:hAnsi="Times New Roman"/>
                <w:sz w:val="20"/>
              </w:rPr>
              <w:t>1095000,00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0175F2" w:rsidRPr="00B37DB5" w:rsidTr="00C27154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7DB5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75F2" w:rsidRPr="00B37DB5" w:rsidRDefault="000175F2" w:rsidP="00C27154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F2" w:rsidRPr="00B37DB5" w:rsidRDefault="000175F2" w:rsidP="00C271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Исполняющий полномочия главы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0175F2" w:rsidRDefault="000175F2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муниципального района</w:t>
      </w:r>
    </w:p>
    <w:p w:rsidR="000175F2" w:rsidRDefault="000175F2" w:rsidP="00431F4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31F46">
        <w:rPr>
          <w:rFonts w:ascii="Times New Roman" w:hAnsi="Times New Roman"/>
          <w:bCs/>
          <w:sz w:val="28"/>
          <w:szCs w:val="28"/>
        </w:rPr>
        <w:t xml:space="preserve">Краснодарского края 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А.В. Тищенко</w:t>
      </w:r>
    </w:p>
    <w:sectPr w:rsidR="000175F2" w:rsidSect="00A36EB4">
      <w:headerReference w:type="even" r:id="rId6"/>
      <w:headerReference w:type="default" r:id="rId7"/>
      <w:pgSz w:w="16838" w:h="11906" w:orient="landscape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5F2" w:rsidRDefault="000175F2" w:rsidP="00FD7872">
      <w:pPr>
        <w:spacing w:after="0" w:line="240" w:lineRule="auto"/>
      </w:pPr>
      <w:r>
        <w:separator/>
      </w:r>
    </w:p>
  </w:endnote>
  <w:endnote w:type="continuationSeparator" w:id="0">
    <w:p w:rsidR="000175F2" w:rsidRDefault="000175F2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5F2" w:rsidRDefault="000175F2" w:rsidP="00FD7872">
      <w:pPr>
        <w:spacing w:after="0" w:line="240" w:lineRule="auto"/>
      </w:pPr>
      <w:r>
        <w:separator/>
      </w:r>
    </w:p>
  </w:footnote>
  <w:footnote w:type="continuationSeparator" w:id="0">
    <w:p w:rsidR="000175F2" w:rsidRDefault="000175F2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5F2" w:rsidRDefault="000175F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75F2" w:rsidRDefault="000175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5F2" w:rsidRDefault="000175F2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0175F2" w:rsidRDefault="000175F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1570F"/>
    <w:rsid w:val="000175F2"/>
    <w:rsid w:val="00043417"/>
    <w:rsid w:val="00057476"/>
    <w:rsid w:val="000C3178"/>
    <w:rsid w:val="000F1B6C"/>
    <w:rsid w:val="000F4069"/>
    <w:rsid w:val="00210505"/>
    <w:rsid w:val="002C5A44"/>
    <w:rsid w:val="0031788D"/>
    <w:rsid w:val="003214FA"/>
    <w:rsid w:val="00350531"/>
    <w:rsid w:val="00357F56"/>
    <w:rsid w:val="003C1E9D"/>
    <w:rsid w:val="003E0C72"/>
    <w:rsid w:val="004261F8"/>
    <w:rsid w:val="00431C0D"/>
    <w:rsid w:val="00431F46"/>
    <w:rsid w:val="00442E7C"/>
    <w:rsid w:val="0045111A"/>
    <w:rsid w:val="0047064D"/>
    <w:rsid w:val="004B08E9"/>
    <w:rsid w:val="004C2B45"/>
    <w:rsid w:val="004F6CD4"/>
    <w:rsid w:val="00520413"/>
    <w:rsid w:val="005553ED"/>
    <w:rsid w:val="005740E2"/>
    <w:rsid w:val="00577971"/>
    <w:rsid w:val="005B4A95"/>
    <w:rsid w:val="005B601B"/>
    <w:rsid w:val="005E400B"/>
    <w:rsid w:val="005F4DD4"/>
    <w:rsid w:val="006920C6"/>
    <w:rsid w:val="006A0681"/>
    <w:rsid w:val="00704CFC"/>
    <w:rsid w:val="0074659D"/>
    <w:rsid w:val="0079113B"/>
    <w:rsid w:val="00796745"/>
    <w:rsid w:val="007A6967"/>
    <w:rsid w:val="007B0850"/>
    <w:rsid w:val="007F0F79"/>
    <w:rsid w:val="00820F0F"/>
    <w:rsid w:val="00830CA8"/>
    <w:rsid w:val="008506AC"/>
    <w:rsid w:val="00862946"/>
    <w:rsid w:val="00895FAC"/>
    <w:rsid w:val="00935992"/>
    <w:rsid w:val="00996C5C"/>
    <w:rsid w:val="009B3A99"/>
    <w:rsid w:val="009C489A"/>
    <w:rsid w:val="009C7EA2"/>
    <w:rsid w:val="009E0431"/>
    <w:rsid w:val="009E5370"/>
    <w:rsid w:val="009F77CE"/>
    <w:rsid w:val="00A21DBB"/>
    <w:rsid w:val="00A256E8"/>
    <w:rsid w:val="00A36EB4"/>
    <w:rsid w:val="00A81A75"/>
    <w:rsid w:val="00AF478C"/>
    <w:rsid w:val="00AF77D3"/>
    <w:rsid w:val="00B04DF8"/>
    <w:rsid w:val="00B17DC9"/>
    <w:rsid w:val="00B33FD1"/>
    <w:rsid w:val="00B37DB5"/>
    <w:rsid w:val="00B50870"/>
    <w:rsid w:val="00B62699"/>
    <w:rsid w:val="00BC3762"/>
    <w:rsid w:val="00BE42BA"/>
    <w:rsid w:val="00C2367A"/>
    <w:rsid w:val="00C25190"/>
    <w:rsid w:val="00C27154"/>
    <w:rsid w:val="00C401B3"/>
    <w:rsid w:val="00C71917"/>
    <w:rsid w:val="00C72DAE"/>
    <w:rsid w:val="00CD3CAC"/>
    <w:rsid w:val="00CD6888"/>
    <w:rsid w:val="00CD6D2F"/>
    <w:rsid w:val="00D00EBD"/>
    <w:rsid w:val="00D321C3"/>
    <w:rsid w:val="00D52B85"/>
    <w:rsid w:val="00DB6ED7"/>
    <w:rsid w:val="00E67CCA"/>
    <w:rsid w:val="00E70C4F"/>
    <w:rsid w:val="00EA7ABF"/>
    <w:rsid w:val="00EF6F94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  <w:style w:type="paragraph" w:styleId="NormalWeb">
    <w:name w:val="Normal (Web)"/>
    <w:basedOn w:val="Normal"/>
    <w:uiPriority w:val="99"/>
    <w:rsid w:val="00BE42B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968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100</TotalTime>
  <Pages>5</Pages>
  <Words>975</Words>
  <Characters>5560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35</cp:revision>
  <cp:lastPrinted>2025-12-25T14:32:00Z</cp:lastPrinted>
  <dcterms:created xsi:type="dcterms:W3CDTF">2019-08-19T13:15:00Z</dcterms:created>
  <dcterms:modified xsi:type="dcterms:W3CDTF">2025-12-26T14:20:00Z</dcterms:modified>
</cp:coreProperties>
</file>